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56EC2" w14:textId="77777777" w:rsidR="005B61BB" w:rsidRDefault="005B61BB" w:rsidP="005B6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WARWYK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6876DF77" w14:textId="77777777" w:rsidR="005B61BB" w:rsidRDefault="005B61BB" w:rsidP="005B6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Evesham</w:t>
      </w:r>
      <w:proofErr w:type="spellEnd"/>
      <w:r>
        <w:rPr>
          <w:rFonts w:ascii="Times New Roman" w:hAnsi="Times New Roman" w:cs="Times New Roman"/>
          <w:sz w:val="24"/>
          <w:szCs w:val="24"/>
        </w:rPr>
        <w:t>, Worcestershire.</w:t>
      </w:r>
    </w:p>
    <w:p w14:paraId="3367D403" w14:textId="77777777" w:rsidR="005B61BB" w:rsidRDefault="005B61BB" w:rsidP="005B6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3D53A1" w14:textId="77777777" w:rsidR="005B61BB" w:rsidRDefault="005B61BB" w:rsidP="005B6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E077B" w14:textId="77777777" w:rsidR="005B61BB" w:rsidRDefault="005B61BB" w:rsidP="005B61B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Worcestershire the tax of a fifteenth and a tenth granted to the King at the last Parliament.</w:t>
      </w:r>
    </w:p>
    <w:p w14:paraId="4D31B1CE" w14:textId="77777777" w:rsidR="005B61BB" w:rsidRDefault="005B61BB" w:rsidP="005B6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067F078D" w14:textId="77777777" w:rsidR="005B61BB" w:rsidRDefault="005B61BB" w:rsidP="005B6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516C49" w14:textId="77777777" w:rsidR="005B61BB" w:rsidRDefault="005B61BB" w:rsidP="005B6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411FA" w14:textId="77777777" w:rsidR="005B61BB" w:rsidRDefault="005B61BB" w:rsidP="005B6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65D86D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DFEAA" w14:textId="77777777" w:rsidR="005B61BB" w:rsidRDefault="005B61BB" w:rsidP="009139A6">
      <w:r>
        <w:separator/>
      </w:r>
    </w:p>
  </w:endnote>
  <w:endnote w:type="continuationSeparator" w:id="0">
    <w:p w14:paraId="0486206A" w14:textId="77777777" w:rsidR="005B61BB" w:rsidRDefault="005B61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7F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D17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8E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EC35" w14:textId="77777777" w:rsidR="005B61BB" w:rsidRDefault="005B61BB" w:rsidP="009139A6">
      <w:r>
        <w:separator/>
      </w:r>
    </w:p>
  </w:footnote>
  <w:footnote w:type="continuationSeparator" w:id="0">
    <w:p w14:paraId="2AF9B5A7" w14:textId="77777777" w:rsidR="005B61BB" w:rsidRDefault="005B61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50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AF2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75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1BB"/>
    <w:rsid w:val="000666E0"/>
    <w:rsid w:val="002510B7"/>
    <w:rsid w:val="005B61B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0EAC0"/>
  <w15:chartTrackingRefBased/>
  <w15:docId w15:val="{CC94F299-4D8E-4121-899E-4ED2E111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2021-05-27T08:56:00Z</dcterms:created>
  <dcterms:modified xsi:type="dcterms:W3CDTF">2021-05-27T08:57:00Z</dcterms:modified>
</cp:coreProperties>
</file>